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Runcorn and Helsby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Runcorn and Helsby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Runcorn and Helsby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Runcorn and Helsby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Runcorn and Helsby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Runcorn and Helsby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51.9% </w:t>
      </w:r>
      <w:r w:rsidRPr="004747BF">
        <w:rPr>
          <w:rFonts w:ascii="Libre Franklin Light" w:eastAsia="Times New Roman" w:hAnsi="Libre Franklin Light" w:cs="Calibri Light"/>
        </w:rPr>
        <w:t xml:space="preserve">of those respondents classified as PGSI 8+ in Runcorn and Helsby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Runcorn and Helsby is estimated to be </w:t>
      </w:r>
      <w:r w:rsidRPr="00773DF7">
        <w:rPr>
          <w:rFonts w:ascii="Libre Franklin Light" w:eastAsia="Times New Roman" w:hAnsi="Libre Franklin Light" w:cs="Calibri Light"/>
          <w:b/>
          <w:bCs/>
          <w:color w:val="C45911" w:themeColor="accent2" w:themeShade="BF"/>
        </w:rPr>
        <w:t xml:space="preserve">£1,573,724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Runcorn and Helsby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Runcorn and Helsby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Runcorn and Helsby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Runcorn and Helsby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uncorn and Helsb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Runcorn and Helsby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uncorn and Helsb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Runcorn and Helsby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Runcorn and Helsby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51.9%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uncorn and Helsb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Runcorn and Helsby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Runcorn and Helsby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Runcorn and Helsby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Runcorn and Helsby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Runcorn and Helsby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Runcorn and Helsby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£1,573,724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Runcorn and Helsby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£25,633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£530,113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£37,975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£10,681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£19,581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£949,741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£1,573,724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Runcorn and Helsby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Runcorn and Helsby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Runcorn and Helsby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Runcorn and Helsby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Runcorn and Helsby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Runcorn and Helsby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Runcorn and Helsby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Runcorn and Helsby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Runcorn and Helsby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Runcorn and Helsby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Runcorn and Helsby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Runcorn and Helsby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B7AF5F6-7C2D-40CE-AC28-31C6F8E4AD6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